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tabs>
          <w:tab w:val="right" w:pos="7088"/>
          <w:tab w:val="right" w:pos="9781"/>
        </w:tabs>
        <w:rPr>
          <w:rFonts w:hint="default" w:eastAsia="宋体" w:cs="Arial"/>
          <w:sz w:val="28"/>
          <w:szCs w:val="28"/>
          <w:lang w:val="en-US" w:eastAsia="zh-CN"/>
        </w:rPr>
      </w:pPr>
      <w:r>
        <w:rPr>
          <w:rFonts w:cs="Arial"/>
          <w:bCs/>
          <w:sz w:val="28"/>
          <w:szCs w:val="28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8"/>
          <w:szCs w:val="28"/>
        </w:rPr>
        <w:t>TSG RAN WG</w:t>
      </w:r>
      <w:bookmarkEnd w:id="0"/>
      <w:bookmarkEnd w:id="1"/>
      <w:bookmarkEnd w:id="2"/>
      <w:r>
        <w:rPr>
          <w:rFonts w:hint="eastAsia" w:cs="Arial"/>
          <w:bCs/>
          <w:sz w:val="28"/>
          <w:szCs w:val="28"/>
        </w:rPr>
        <w:t>1</w:t>
      </w:r>
      <w:r>
        <w:rPr>
          <w:rFonts w:cs="Arial"/>
          <w:bCs/>
          <w:sz w:val="28"/>
          <w:szCs w:val="28"/>
        </w:rPr>
        <w:t xml:space="preserve"> Meeting </w:t>
      </w:r>
      <w:r>
        <w:rPr>
          <w:rFonts w:cs="Arial"/>
          <w:sz w:val="28"/>
          <w:szCs w:val="28"/>
        </w:rPr>
        <w:t>#121</w:t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>R1-250</w:t>
      </w:r>
      <w:r>
        <w:rPr>
          <w:rFonts w:hint="eastAsia" w:cs="Arial"/>
          <w:sz w:val="28"/>
          <w:szCs w:val="28"/>
          <w:highlight w:val="none"/>
          <w:lang w:val="en-US" w:eastAsia="zh-CN"/>
        </w:rPr>
        <w:t>4854</w:t>
      </w:r>
    </w:p>
    <w:p>
      <w:pPr>
        <w:pStyle w:val="36"/>
        <w:tabs>
          <w:tab w:val="left" w:pos="1800"/>
        </w:tabs>
        <w:ind w:left="1800" w:hanging="1800"/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>St Julian’s, Malta, May 19</w:t>
      </w:r>
      <w:r>
        <w:rPr>
          <w:rFonts w:cs="Arial"/>
          <w:bCs/>
          <w:sz w:val="28"/>
          <w:szCs w:val="28"/>
          <w:vertAlign w:val="superscript"/>
        </w:rPr>
        <w:t>th</w:t>
      </w:r>
      <w:r>
        <w:rPr>
          <w:rFonts w:cs="Arial"/>
          <w:bCs/>
          <w:sz w:val="28"/>
          <w:szCs w:val="28"/>
        </w:rPr>
        <w:t xml:space="preserve"> – 23</w:t>
      </w:r>
      <w:r>
        <w:rPr>
          <w:rFonts w:cs="Arial"/>
          <w:bCs/>
          <w:sz w:val="28"/>
          <w:szCs w:val="28"/>
          <w:vertAlign w:val="superscript"/>
        </w:rPr>
        <w:t>th</w:t>
      </w:r>
      <w:r>
        <w:rPr>
          <w:rFonts w:cs="Arial"/>
          <w:bCs/>
          <w:sz w:val="28"/>
          <w:szCs w:val="28"/>
        </w:rPr>
        <w:t>, 2025</w:t>
      </w:r>
    </w:p>
    <w:p>
      <w:pPr>
        <w:rPr>
          <w:rFonts w:ascii="Arial" w:hAnsi="Arial" w:cs="Arial"/>
          <w:sz w:val="22"/>
          <w:szCs w:val="22"/>
        </w:rPr>
      </w:pPr>
    </w:p>
    <w:p>
      <w:pPr>
        <w:rPr>
          <w:rFonts w:ascii="Arial" w:hAnsi="Arial" w:cs="Arial"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R</w:t>
      </w:r>
      <w:r>
        <w:rPr>
          <w:rFonts w:ascii="Arial" w:hAnsi="Arial" w:cs="Arial"/>
          <w:b/>
          <w:sz w:val="22"/>
          <w:szCs w:val="22"/>
        </w:rPr>
        <w:t xml:space="preserve">eply LS on 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startSFN for </w:t>
      </w:r>
      <w:r>
        <w:rPr>
          <w:rFonts w:ascii="Arial" w:hAnsi="Arial" w:cs="Arial"/>
          <w:b/>
          <w:sz w:val="22"/>
          <w:szCs w:val="22"/>
        </w:rPr>
        <w:t>positioning SRS frequency hopping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8"/>
      <w:bookmarkStart w:id="4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</w:rPr>
        <w:t>R2-2503087</w:t>
      </w:r>
      <w:r>
        <w:rPr>
          <w:rFonts w:hint="eastAsia" w:ascii="Arial" w:hAnsi="Arial" w:cs="Arial"/>
          <w:b/>
          <w:bCs/>
          <w:sz w:val="22"/>
        </w:rPr>
        <w:t>(R1-2503206)</w:t>
      </w:r>
    </w:p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1"/>
      <w:bookmarkStart w:id="6" w:name="OLE_LINK60"/>
      <w:bookmarkStart w:id="7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        </w:t>
      </w:r>
      <w:r>
        <w:rPr>
          <w:rFonts w:ascii="Arial" w:hAnsi="Arial" w:cs="Arial"/>
          <w:b/>
          <w:bCs/>
          <w:sz w:val="21"/>
          <w:szCs w:val="22"/>
        </w:rPr>
        <w:t xml:space="preserve"> </w:t>
      </w:r>
      <w:r>
        <w:rPr>
          <w:rFonts w:ascii="Arial" w:hAnsi="Arial" w:cs="Arial"/>
          <w:b/>
          <w:bCs/>
          <w:sz w:val="22"/>
        </w:rPr>
        <w:t>NR_pos_enh2-Core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RAN1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RAN2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Mengzhen Li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E-mail Address: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li.mengzhen@zte.com.cn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50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50"/>
          <w:rFonts w:ascii="Arial" w:hAnsi="Arial" w:cs="Arial"/>
          <w:b/>
          <w:sz w:val="22"/>
          <w:szCs w:val="22"/>
        </w:rPr>
        <w:fldChar w:fldCharType="end"/>
      </w: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spacing w:before="120" w:after="120"/>
        <w:jc w:val="both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RAN1 thanks RAN2 for the LS on the startSFN parameter for positioning SRS with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Tx </w:t>
      </w:r>
      <w:r>
        <w:rPr>
          <w:rFonts w:hint="default" w:ascii="Times New Roman" w:hAnsi="Times New Roman" w:cs="Times New Roman"/>
          <w:sz w:val="20"/>
          <w:szCs w:val="20"/>
        </w:rPr>
        <w:t>frequency hopping. For the questions in LS R2-2503087, we would like to provide RAN1 answer.</w:t>
      </w:r>
    </w:p>
    <w:p>
      <w:pPr>
        <w:snapToGrid w:val="0"/>
        <w:spacing w:before="120" w:beforeLines="50" w:after="120" w:afterLines="50"/>
        <w:jc w:val="both"/>
        <w:rPr>
          <w:rFonts w:ascii="Times New Roman" w:hAnsi="Times New Roman" w:eastAsia="等线" w:cs="Times New Roman"/>
          <w:sz w:val="21"/>
          <w:lang w:val="en-US" w:eastAsia="zh-CN" w:bidi="ar"/>
        </w:rPr>
      </w:pPr>
      <w:r>
        <w:rPr>
          <w:rFonts w:hint="eastAsia" w:ascii="Times New Roman" w:hAnsi="Times New Roman" w:eastAsia="Yu Mincho" w:cs="Times New Roman"/>
          <w:b/>
          <w:bCs/>
          <w:sz w:val="21"/>
          <w:lang w:val="en-US" w:eastAsia="zh-CN" w:bidi="ar"/>
        </w:rPr>
        <w:t>[RA</w:t>
      </w:r>
      <w:r>
        <w:rPr>
          <w:rFonts w:ascii="Times New Roman" w:hAnsi="Times New Roman" w:eastAsia="Yu Mincho" w:cs="Times New Roman"/>
          <w:b/>
          <w:bCs/>
          <w:sz w:val="21"/>
          <w:lang w:val="en-US" w:eastAsia="zh-CN" w:bidi="ar"/>
        </w:rPr>
        <w:t>N2’</w:t>
      </w:r>
      <w:r>
        <w:rPr>
          <w:rFonts w:hint="eastAsia" w:ascii="Times New Roman" w:hAnsi="Times New Roman" w:eastAsia="Yu Mincho" w:cs="Times New Roman"/>
          <w:b/>
          <w:bCs/>
          <w:sz w:val="21"/>
          <w:lang w:val="en-US" w:eastAsia="zh-CN" w:bidi="ar"/>
        </w:rPr>
        <w:t xml:space="preserve">s </w:t>
      </w:r>
      <w:r>
        <w:rPr>
          <w:rFonts w:ascii="Times New Roman" w:hAnsi="Times New Roman" w:eastAsia="Yu Mincho" w:cs="Times New Roman"/>
          <w:b/>
          <w:bCs/>
          <w:sz w:val="21"/>
          <w:lang w:val="en-US" w:eastAsia="zh-CN" w:bidi="ar"/>
        </w:rPr>
        <w:t>LS</w:t>
      </w:r>
      <w:r>
        <w:rPr>
          <w:rFonts w:hint="eastAsia" w:ascii="Times New Roman" w:hAnsi="Times New Roman" w:eastAsia="Yu Mincho" w:cs="Times New Roman"/>
          <w:b/>
          <w:bCs/>
          <w:sz w:val="21"/>
          <w:lang w:val="en-US" w:eastAsia="zh-CN" w:bidi="ar"/>
        </w:rPr>
        <w:t>]</w:t>
      </w:r>
      <w:r>
        <w:rPr>
          <w:rFonts w:hint="eastAsia" w:ascii="Times New Roman" w:hAnsi="Times New Roman" w:eastAsia="Yu Mincho" w:cs="Times New Roman"/>
          <w:sz w:val="21"/>
          <w:lang w:val="en-US" w:eastAsia="zh-CN" w:bidi="ar"/>
        </w:rPr>
        <w:t xml:space="preserve"> </w:t>
      </w:r>
      <w:bookmarkStart w:id="10" w:name="_Hlk181715564"/>
    </w:p>
    <w:tbl>
      <w:tblPr>
        <w:tblStyle w:val="4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1" w:type="dxa"/>
            <w:shd w:val="clear" w:color="auto" w:fill="auto"/>
            <w:noWrap w:val="0"/>
            <w:vAlign w:val="top"/>
          </w:tcPr>
          <w:p>
            <w:pPr>
              <w:pStyle w:val="42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According to the RAN1 higher layers parameter list, RAN2 implemented the parameters </w:t>
            </w:r>
            <w:r>
              <w:rPr>
                <w:rFonts w:cs="Arial"/>
                <w:i/>
                <w:iCs/>
                <w:sz w:val="20"/>
                <w:szCs w:val="20"/>
              </w:rPr>
              <w:t>startSFN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r>
              <w:rPr>
                <w:rFonts w:cs="Arial"/>
                <w:i/>
                <w:iCs/>
                <w:sz w:val="20"/>
                <w:szCs w:val="20"/>
              </w:rPr>
              <w:t xml:space="preserve">periodicityAndOffset </w:t>
            </w:r>
            <w:r>
              <w:rPr>
                <w:rFonts w:cs="Arial"/>
                <w:sz w:val="20"/>
                <w:szCs w:val="20"/>
              </w:rPr>
              <w:t xml:space="preserve">and </w:t>
            </w:r>
            <w:r>
              <w:rPr>
                <w:rFonts w:cs="Arial"/>
                <w:i/>
                <w:iCs/>
                <w:sz w:val="20"/>
                <w:szCs w:val="20"/>
              </w:rPr>
              <w:t>duration</w:t>
            </w:r>
            <w:r>
              <w:rPr>
                <w:rFonts w:cs="Arial"/>
                <w:sz w:val="20"/>
                <w:szCs w:val="20"/>
              </w:rPr>
              <w:t xml:space="preserve"> in IE </w:t>
            </w:r>
            <w:r>
              <w:rPr>
                <w:rFonts w:cs="Arial"/>
                <w:i/>
                <w:iCs/>
                <w:sz w:val="20"/>
                <w:szCs w:val="20"/>
              </w:rPr>
              <w:t>SRS-PosUplinkTransmissionWindowConfig</w:t>
            </w:r>
            <w:r>
              <w:rPr>
                <w:rFonts w:cs="Arial"/>
                <w:sz w:val="20"/>
                <w:szCs w:val="20"/>
              </w:rPr>
              <w:t xml:space="preserve"> in TS 38.331. However, there are different understandings in RAN2 on the need and interpretation of the parameter </w:t>
            </w:r>
            <w:r>
              <w:rPr>
                <w:rFonts w:cs="Arial"/>
                <w:i/>
                <w:iCs/>
                <w:sz w:val="20"/>
                <w:szCs w:val="20"/>
              </w:rPr>
              <w:t>startSFN</w:t>
            </w:r>
            <w:r>
              <w:rPr>
                <w:rFonts w:hint="eastAsia" w:eastAsia="等线" w:cs="Arial"/>
                <w:i/>
                <w:iCs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="等线" w:cs="Arial"/>
                <w:sz w:val="20"/>
                <w:szCs w:val="20"/>
                <w:lang w:eastAsia="zh-CN"/>
              </w:rPr>
              <w:t>which leads to different understanding on the actual time start of the UTW.</w:t>
            </w:r>
          </w:p>
          <w:p>
            <w:pPr>
              <w:pStyle w:val="42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Therefore, RAN2 would like to ask RAN1 the following questions with regards to the configuration of the parameter </w:t>
            </w:r>
            <w:r>
              <w:rPr>
                <w:rFonts w:cs="Arial"/>
                <w:i/>
                <w:sz w:val="20"/>
                <w:szCs w:val="20"/>
              </w:rPr>
              <w:t>startSFN</w:t>
            </w:r>
            <w:r>
              <w:rPr>
                <w:rFonts w:cs="Arial"/>
                <w:sz w:val="20"/>
                <w:szCs w:val="20"/>
              </w:rPr>
              <w:t xml:space="preserve"> for the UTW:</w:t>
            </w:r>
          </w:p>
          <w:p>
            <w:pPr>
              <w:pStyle w:val="42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Q1: Is the parameter </w:t>
            </w:r>
            <w:r>
              <w:rPr>
                <w:rFonts w:cs="Arial"/>
                <w:i/>
                <w:sz w:val="20"/>
                <w:szCs w:val="20"/>
              </w:rPr>
              <w:t>startSFN</w:t>
            </w:r>
            <w:r>
              <w:rPr>
                <w:rFonts w:cs="Arial"/>
                <w:sz w:val="20"/>
                <w:szCs w:val="20"/>
              </w:rPr>
              <w:t xml:space="preserve"> needed for the UTW?</w:t>
            </w:r>
          </w:p>
          <w:p>
            <w:pPr>
              <w:pStyle w:val="42"/>
              <w:rPr>
                <w:rFonts w:hint="eastAsia" w:cs="Arial"/>
                <w:sz w:val="20"/>
                <w:szCs w:val="20"/>
              </w:rPr>
            </w:pPr>
            <w:bookmarkStart w:id="11" w:name="_Hlk197438334"/>
            <w:r>
              <w:rPr>
                <w:rFonts w:cs="Arial"/>
                <w:sz w:val="20"/>
                <w:szCs w:val="20"/>
              </w:rPr>
              <w:t>Q2: If answer to Q1 is ‘yes’, how this parameter should be interpreted?</w:t>
            </w:r>
            <w:bookmarkEnd w:id="11"/>
          </w:p>
        </w:tc>
      </w:tr>
      <w:bookmarkEnd w:id="10"/>
    </w:tbl>
    <w:p>
      <w:pPr>
        <w:snapToGrid w:val="0"/>
        <w:spacing w:before="120" w:beforeLines="50" w:after="120" w:afterLines="50"/>
        <w:jc w:val="both"/>
        <w:rPr>
          <w:rFonts w:hint="eastAsia" w:ascii="Times New Roman" w:hAnsi="Times New Roman" w:eastAsia="等线" w:cs="Times New Roman"/>
          <w:sz w:val="22"/>
          <w:lang w:val="en-US" w:eastAsia="zh-CN" w:bidi="ar"/>
        </w:rPr>
      </w:pPr>
      <w:r>
        <w:rPr>
          <w:rFonts w:hint="eastAsia" w:ascii="Times New Roman" w:hAnsi="Times New Roman" w:eastAsia="Yu Mincho" w:cs="Times New Roman"/>
          <w:b/>
          <w:bCs/>
          <w:sz w:val="22"/>
          <w:lang w:val="en-US" w:eastAsia="zh-CN" w:bidi="ar"/>
        </w:rPr>
        <w:t>[RAN1</w:t>
      </w:r>
      <w:r>
        <w:rPr>
          <w:rFonts w:ascii="Times New Roman" w:hAnsi="Times New Roman" w:eastAsia="Yu Mincho" w:cs="Times New Roman"/>
          <w:b/>
          <w:bCs/>
          <w:sz w:val="22"/>
          <w:lang w:val="en-US" w:eastAsia="zh-CN" w:bidi="ar"/>
        </w:rPr>
        <w:t>’</w:t>
      </w:r>
      <w:r>
        <w:rPr>
          <w:rFonts w:hint="eastAsia" w:ascii="Times New Roman" w:hAnsi="Times New Roman" w:eastAsia="Yu Mincho" w:cs="Times New Roman"/>
          <w:b/>
          <w:bCs/>
          <w:sz w:val="22"/>
          <w:lang w:val="en-US" w:eastAsia="zh-CN" w:bidi="ar"/>
        </w:rPr>
        <w:t>s reply]</w:t>
      </w:r>
      <w:r>
        <w:rPr>
          <w:rFonts w:hint="eastAsia" w:ascii="Times New Roman" w:hAnsi="Times New Roman" w:eastAsia="Yu Mincho" w:cs="Times New Roman"/>
          <w:sz w:val="22"/>
          <w:lang w:val="en-US" w:eastAsia="zh-CN" w:bidi="ar"/>
        </w:rPr>
        <w:t xml:space="preserve"> </w:t>
      </w:r>
    </w:p>
    <w:p>
      <w:pPr>
        <w:numPr>
          <w:ilvl w:val="0"/>
          <w:numId w:val="8"/>
        </w:numPr>
        <w:snapToGrid w:val="0"/>
        <w:spacing w:before="120" w:beforeLines="50" w:after="120" w:afterLines="50"/>
        <w:jc w:val="both"/>
        <w:rPr>
          <w:rFonts w:ascii="Times New Roman" w:hAnsi="Times New Roman" w:eastAsia="等线" w:cs="Times New Roman"/>
          <w:sz w:val="20"/>
          <w:szCs w:val="20"/>
          <w:lang w:val="en-US" w:eastAsia="zh-CN" w:bidi="ar"/>
        </w:rPr>
      </w:pPr>
      <w:r>
        <w:rPr>
          <w:rFonts w:ascii="Times New Roman" w:hAnsi="Times New Roman" w:eastAsia="等线" w:cs="Times New Roman"/>
          <w:sz w:val="20"/>
          <w:szCs w:val="20"/>
          <w:lang w:val="en-US" w:eastAsia="zh-CN" w:bidi="ar"/>
        </w:rPr>
        <w:t>Q1: Is the parameter startSFN needed for the UTW?</w:t>
      </w:r>
    </w:p>
    <w:p>
      <w:pPr>
        <w:spacing w:before="120" w:after="120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hint="eastAsia" w:eastAsiaTheme="minorEastAsia"/>
          <w:b/>
          <w:color w:val="auto"/>
          <w:sz w:val="21"/>
          <w:szCs w:val="21"/>
          <w:lang w:val="en-US" w:eastAsia="zh-CN"/>
        </w:rPr>
        <w:t xml:space="preserve">Answer: </w:t>
      </w:r>
      <w:r>
        <w:rPr>
          <w:rFonts w:hint="eastAsia" w:eastAsiaTheme="minorEastAsia"/>
          <w:b/>
          <w:color w:val="auto"/>
          <w:sz w:val="21"/>
          <w:szCs w:val="21"/>
        </w:rPr>
        <w:t xml:space="preserve">No, parameter </w:t>
      </w:r>
      <w:r>
        <w:rPr>
          <w:rFonts w:hint="eastAsia" w:eastAsiaTheme="minorEastAsia"/>
          <w:b/>
          <w:i/>
          <w:iCs/>
          <w:color w:val="auto"/>
          <w:sz w:val="21"/>
          <w:szCs w:val="21"/>
        </w:rPr>
        <w:t>start SFN</w:t>
      </w:r>
      <w:r>
        <w:rPr>
          <w:rFonts w:hint="eastAsia" w:eastAsiaTheme="minorEastAsia"/>
          <w:b/>
          <w:color w:val="auto"/>
          <w:sz w:val="21"/>
          <w:szCs w:val="21"/>
        </w:rPr>
        <w:t xml:space="preserve"> is not needed for UTW for positioning SRS frequency hopping. The parameter </w:t>
      </w:r>
      <w:r>
        <w:rPr>
          <w:rFonts w:hint="eastAsia" w:eastAsiaTheme="minorEastAsia"/>
          <w:b/>
          <w:i/>
          <w:iCs/>
          <w:color w:val="auto"/>
          <w:sz w:val="21"/>
          <w:szCs w:val="21"/>
        </w:rPr>
        <w:t>periodicityAndOffset-r18</w:t>
      </w:r>
      <w:r>
        <w:rPr>
          <w:rFonts w:hint="eastAsia" w:eastAsiaTheme="minorEastAsia"/>
          <w:b/>
          <w:color w:val="auto"/>
          <w:sz w:val="21"/>
          <w:szCs w:val="21"/>
        </w:rPr>
        <w:t xml:space="preserve"> and </w:t>
      </w:r>
      <w:r>
        <w:rPr>
          <w:rFonts w:hint="eastAsia" w:eastAsiaTheme="minorEastAsia"/>
          <w:b/>
          <w:i/>
          <w:iCs/>
          <w:color w:val="auto"/>
          <w:sz w:val="21"/>
          <w:szCs w:val="21"/>
        </w:rPr>
        <w:t>periodicityAndOffset-Ext-r18</w:t>
      </w:r>
      <w:r>
        <w:rPr>
          <w:rFonts w:hint="eastAsia" w:eastAsiaTheme="minorEastAsia"/>
          <w:b/>
          <w:color w:val="auto"/>
          <w:sz w:val="21"/>
          <w:szCs w:val="21"/>
        </w:rPr>
        <w:t xml:space="preserve"> for UTW</w:t>
      </w:r>
      <w:r>
        <w:rPr>
          <w:rFonts w:hint="eastAsia" w:eastAsiaTheme="minorEastAsia"/>
          <w:b/>
          <w:color w:val="auto"/>
          <w:sz w:val="21"/>
          <w:szCs w:val="21"/>
          <w:lang w:val="en-US" w:eastAsia="zh-CN"/>
        </w:rPr>
        <w:t xml:space="preserve"> already cover</w:t>
      </w:r>
      <w:bookmarkStart w:id="12" w:name="_GoBack"/>
      <w:bookmarkEnd w:id="12"/>
      <w:r>
        <w:rPr>
          <w:rFonts w:hint="eastAsia" w:eastAsiaTheme="minorEastAsia"/>
          <w:b/>
          <w:color w:val="auto"/>
          <w:sz w:val="21"/>
          <w:szCs w:val="21"/>
          <w:lang w:val="en-US" w:eastAsia="zh-CN"/>
        </w:rPr>
        <w:t xml:space="preserve"> the startSFN and they</w:t>
      </w:r>
      <w:r>
        <w:rPr>
          <w:rFonts w:hint="eastAsia" w:eastAsiaTheme="minorEastAsia"/>
          <w:b/>
          <w:color w:val="auto"/>
          <w:sz w:val="21"/>
          <w:szCs w:val="21"/>
        </w:rPr>
        <w:t xml:space="preserve"> indicate the periodicity in slots and the offset of the starting slot with respect to SFN#0 slot#0.</w:t>
      </w: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To RAN2 </w:t>
      </w:r>
    </w:p>
    <w:p>
      <w:pPr>
        <w:spacing w:after="120"/>
        <w:ind w:left="993" w:hanging="993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b/>
          <w:sz w:val="22"/>
        </w:rPr>
        <w:t xml:space="preserve">ACTION: </w:t>
      </w:r>
      <w:r>
        <w:rPr>
          <w:rFonts w:ascii="Arial" w:hAnsi="Arial" w:cs="Arial"/>
          <w:b/>
          <w:color w:val="0070C0"/>
          <w:sz w:val="22"/>
        </w:rPr>
        <w:tab/>
      </w:r>
      <w:r>
        <w:rPr>
          <w:rFonts w:ascii="Arial" w:hAnsi="Arial" w:cs="Arial"/>
          <w:color w:val="000000"/>
          <w:sz w:val="22"/>
        </w:rPr>
        <w:t xml:space="preserve">RAN1 respectfully asks RAN2 to take the above answer into consideration in their future work. </w:t>
      </w: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 1</w:t>
      </w:r>
      <w:r>
        <w:rPr>
          <w:szCs w:val="36"/>
        </w:rPr>
        <w:t xml:space="preserve"> meetings</w:t>
      </w:r>
    </w:p>
    <w:p>
      <w:pPr>
        <w:rPr>
          <w:rFonts w:eastAsia="宋体"/>
          <w:sz w:val="20"/>
          <w:szCs w:val="20"/>
          <w:lang w:val="en-US" w:eastAsia="zh-CN"/>
        </w:rPr>
      </w:pPr>
      <w:r>
        <w:rPr>
          <w:rFonts w:ascii="Arial" w:hAnsi="Arial" w:eastAsia="Arial" w:cs="Arial"/>
          <w:color w:val="000000"/>
          <w:sz w:val="20"/>
          <w:szCs w:val="20"/>
        </w:rPr>
        <w:t>TSG RAN WG</w:t>
      </w:r>
      <w:r>
        <w:rPr>
          <w:rFonts w:hint="eastAsia" w:ascii="Arial" w:hAnsi="Arial" w:eastAsia="宋体" w:cs="Arial"/>
          <w:color w:val="000000"/>
          <w:sz w:val="20"/>
          <w:szCs w:val="20"/>
          <w:lang w:val="en-US" w:eastAsia="zh-CN"/>
        </w:rPr>
        <w:t>1</w:t>
      </w:r>
      <w:r>
        <w:rPr>
          <w:rFonts w:ascii="Arial" w:hAnsi="Arial" w:eastAsia="Arial" w:cs="Arial"/>
          <w:color w:val="000000"/>
          <w:sz w:val="20"/>
          <w:szCs w:val="20"/>
        </w:rPr>
        <w:t xml:space="preserve"> Meeting #1</w:t>
      </w:r>
      <w:r>
        <w:rPr>
          <w:rFonts w:ascii="Arial" w:hAnsi="Arial" w:eastAsia="宋体" w:cs="Arial"/>
          <w:color w:val="000000"/>
          <w:sz w:val="20"/>
          <w:szCs w:val="20"/>
          <w:lang w:val="en-US" w:eastAsia="zh-CN"/>
        </w:rPr>
        <w:t xml:space="preserve">22 </w:t>
      </w:r>
      <w:r>
        <w:rPr>
          <w:rFonts w:hint="eastAsia" w:ascii="Arial" w:hAnsi="Arial" w:eastAsia="宋体" w:cs="Arial"/>
          <w:color w:val="000000"/>
          <w:sz w:val="20"/>
          <w:szCs w:val="20"/>
          <w:lang w:val="en-US" w:eastAsia="zh-CN"/>
        </w:rPr>
        <w:t xml:space="preserve">    </w:t>
      </w:r>
      <w:r>
        <w:rPr>
          <w:rFonts w:ascii="Arial" w:hAnsi="Arial" w:eastAsia="Arial" w:cs="Arial"/>
          <w:color w:val="000000"/>
          <w:sz w:val="20"/>
          <w:szCs w:val="20"/>
        </w:rPr>
        <w:tab/>
      </w:r>
      <w:r>
        <w:rPr>
          <w:rFonts w:ascii="Arial" w:hAnsi="Arial" w:eastAsia="宋体" w:cs="Arial"/>
          <w:color w:val="000000"/>
          <w:sz w:val="20"/>
          <w:szCs w:val="20"/>
          <w:lang w:val="en-US" w:eastAsia="zh-CN"/>
        </w:rPr>
        <w:t>25</w:t>
      </w:r>
      <w:r>
        <w:rPr>
          <w:rFonts w:ascii="Arial" w:hAnsi="Arial" w:eastAsia="宋体" w:cs="Arial"/>
          <w:color w:val="000000"/>
          <w:sz w:val="20"/>
          <w:szCs w:val="20"/>
          <w:vertAlign w:val="superscript"/>
          <w:lang w:val="en-US" w:eastAsia="zh-CN"/>
        </w:rPr>
        <w:t xml:space="preserve">th </w:t>
      </w:r>
      <w:r>
        <w:rPr>
          <w:rFonts w:ascii="Arial" w:hAnsi="Arial" w:eastAsia="宋体" w:cs="Arial"/>
          <w:color w:val="000000"/>
          <w:sz w:val="20"/>
          <w:szCs w:val="20"/>
          <w:lang w:val="en-US" w:eastAsia="zh-CN"/>
        </w:rPr>
        <w:t>August– 29</w:t>
      </w:r>
      <w:r>
        <w:rPr>
          <w:rFonts w:ascii="Arial" w:hAnsi="Arial" w:eastAsia="宋体" w:cs="Arial"/>
          <w:color w:val="000000"/>
          <w:sz w:val="20"/>
          <w:szCs w:val="20"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color w:val="000000"/>
          <w:sz w:val="20"/>
          <w:szCs w:val="20"/>
          <w:lang w:val="en-US" w:eastAsia="zh-CN"/>
        </w:rPr>
        <w:t xml:space="preserve"> August, </w:t>
      </w:r>
      <w:r>
        <w:rPr>
          <w:rFonts w:ascii="Arial" w:hAnsi="Arial" w:eastAsia="Arial" w:cs="Arial"/>
          <w:color w:val="000000"/>
          <w:sz w:val="20"/>
          <w:szCs w:val="20"/>
        </w:rPr>
        <w:t>2025</w:t>
      </w:r>
      <w:r>
        <w:rPr>
          <w:rFonts w:ascii="Arial" w:hAnsi="Arial" w:cs="Arial"/>
          <w:sz w:val="20"/>
          <w:szCs w:val="20"/>
        </w:rPr>
        <w:t xml:space="preserve">                Bengaluru</w:t>
      </w:r>
      <w:r>
        <w:rPr>
          <w:rFonts w:ascii="Arial" w:hAnsi="Arial" w:eastAsia="宋体" w:cs="Arial"/>
          <w:sz w:val="20"/>
          <w:szCs w:val="20"/>
          <w:lang w:val="en-US" w:eastAsia="zh-CN"/>
        </w:rPr>
        <w:t>, India</w:t>
      </w:r>
    </w:p>
    <w:p>
      <w:pPr>
        <w:rPr>
          <w:rFonts w:hint="eastAsia" w:eastAsia="宋体"/>
          <w:sz w:val="20"/>
          <w:szCs w:val="20"/>
          <w:lang w:val="en-US" w:eastAsia="zh-CN"/>
        </w:rPr>
      </w:pPr>
      <w:r>
        <w:rPr>
          <w:rFonts w:ascii="Arial" w:hAnsi="Arial" w:eastAsia="Arial" w:cs="Arial"/>
          <w:color w:val="000000"/>
          <w:sz w:val="20"/>
          <w:szCs w:val="20"/>
        </w:rPr>
        <w:t>TSG RAN WG</w:t>
      </w:r>
      <w:r>
        <w:rPr>
          <w:rFonts w:hint="eastAsia" w:ascii="Arial" w:hAnsi="Arial" w:eastAsia="宋体" w:cs="Arial"/>
          <w:color w:val="000000"/>
          <w:sz w:val="20"/>
          <w:szCs w:val="20"/>
          <w:lang w:val="en-US" w:eastAsia="zh-CN"/>
        </w:rPr>
        <w:t>1</w:t>
      </w:r>
      <w:r>
        <w:rPr>
          <w:rFonts w:ascii="Arial" w:hAnsi="Arial" w:eastAsia="Arial" w:cs="Arial"/>
          <w:color w:val="000000"/>
          <w:sz w:val="20"/>
          <w:szCs w:val="20"/>
        </w:rPr>
        <w:t xml:space="preserve"> Meeting #1</w:t>
      </w:r>
      <w:r>
        <w:rPr>
          <w:rFonts w:ascii="Arial" w:hAnsi="Arial" w:eastAsia="宋体" w:cs="Arial"/>
          <w:color w:val="000000"/>
          <w:sz w:val="20"/>
          <w:szCs w:val="20"/>
          <w:lang w:val="en-US" w:eastAsia="zh-CN"/>
        </w:rPr>
        <w:t xml:space="preserve">22-bis </w:t>
      </w:r>
      <w:r>
        <w:rPr>
          <w:rFonts w:hint="eastAsia" w:ascii="Arial" w:hAnsi="Arial" w:cs="Arial"/>
          <w:color w:val="000000"/>
          <w:sz w:val="20"/>
          <w:szCs w:val="20"/>
          <w:lang w:val="en-US" w:eastAsia="zh-CN"/>
        </w:rPr>
        <w:t xml:space="preserve">          </w:t>
      </w:r>
      <w:r>
        <w:rPr>
          <w:rFonts w:ascii="Arial" w:hAnsi="Arial" w:eastAsia="宋体" w:cs="Arial"/>
          <w:color w:val="000000"/>
          <w:sz w:val="20"/>
          <w:szCs w:val="20"/>
          <w:lang w:val="en-US" w:eastAsia="zh-CN"/>
        </w:rPr>
        <w:t>13</w:t>
      </w:r>
      <w:r>
        <w:rPr>
          <w:rFonts w:ascii="Arial" w:hAnsi="Arial" w:eastAsia="宋体" w:cs="Arial"/>
          <w:color w:val="000000"/>
          <w:sz w:val="20"/>
          <w:szCs w:val="20"/>
          <w:vertAlign w:val="superscript"/>
          <w:lang w:val="en-US" w:eastAsia="zh-CN"/>
        </w:rPr>
        <w:t>th</w:t>
      </w:r>
      <w:r>
        <w:rPr>
          <w:rFonts w:ascii="Arial" w:hAnsi="Arial" w:eastAsia="Arial" w:cs="Arial"/>
          <w:color w:val="000000"/>
          <w:sz w:val="20"/>
          <w:szCs w:val="20"/>
        </w:rPr>
        <w:t xml:space="preserve"> </w:t>
      </w:r>
      <w:r>
        <w:rPr>
          <w:rFonts w:ascii="Arial" w:hAnsi="Arial" w:eastAsia="宋体" w:cs="Arial"/>
          <w:color w:val="000000"/>
          <w:sz w:val="20"/>
          <w:szCs w:val="20"/>
          <w:lang w:val="en-US" w:eastAsia="zh-CN"/>
        </w:rPr>
        <w:t>October– 17</w:t>
      </w:r>
      <w:r>
        <w:rPr>
          <w:rFonts w:ascii="Arial" w:hAnsi="Arial" w:eastAsia="宋体" w:cs="Arial"/>
          <w:color w:val="000000"/>
          <w:sz w:val="20"/>
          <w:szCs w:val="20"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color w:val="000000"/>
          <w:sz w:val="20"/>
          <w:szCs w:val="20"/>
          <w:lang w:val="en-US" w:eastAsia="zh-CN"/>
        </w:rPr>
        <w:t xml:space="preserve"> October, </w:t>
      </w:r>
      <w:r>
        <w:rPr>
          <w:rFonts w:ascii="Arial" w:hAnsi="Arial" w:eastAsia="Arial" w:cs="Arial"/>
          <w:color w:val="000000"/>
          <w:sz w:val="20"/>
          <w:szCs w:val="20"/>
        </w:rPr>
        <w:t>2025</w:t>
      </w:r>
      <w:r>
        <w:rPr>
          <w:rFonts w:ascii="Arial" w:hAnsi="Arial" w:cs="Arial"/>
          <w:sz w:val="20"/>
          <w:szCs w:val="20"/>
        </w:rPr>
        <w:t xml:space="preserve">            </w:t>
      </w:r>
      <w:r>
        <w:rPr>
          <w:rFonts w:ascii="Arial" w:hAnsi="Arial" w:eastAsia="宋体" w:cs="Arial"/>
          <w:sz w:val="20"/>
          <w:szCs w:val="20"/>
          <w:lang w:val="en-US" w:eastAsia="zh-CN"/>
        </w:rPr>
        <w:t>Prague, Czech Republic</w:t>
      </w:r>
    </w:p>
    <w:p>
      <w:pPr>
        <w:rPr>
          <w:rFonts w:ascii="Arial" w:hAnsi="Arial" w:cs="Arial"/>
          <w:sz w:val="22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3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AF80538"/>
    <w:multiLevelType w:val="multilevel"/>
    <w:tmpl w:val="0AF80538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1B0A1344"/>
    <w:multiLevelType w:val="singleLevel"/>
    <w:tmpl w:val="1B0A1344"/>
    <w:lvl w:ilvl="0" w:tentative="0">
      <w:start w:val="1"/>
      <w:numFmt w:val="bullet"/>
      <w:pStyle w:val="6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3">
    <w:nsid w:val="40DE34BC"/>
    <w:multiLevelType w:val="singleLevel"/>
    <w:tmpl w:val="40DE34BC"/>
    <w:lvl w:ilvl="0" w:tentative="0">
      <w:start w:val="1"/>
      <w:numFmt w:val="decimal"/>
      <w:pStyle w:val="110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4">
    <w:nsid w:val="417F6AFB"/>
    <w:multiLevelType w:val="multilevel"/>
    <w:tmpl w:val="417F6AFB"/>
    <w:lvl w:ilvl="0" w:tentative="0">
      <w:start w:val="1"/>
      <w:numFmt w:val="bullet"/>
      <w:pStyle w:val="112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41CA2C26"/>
    <w:multiLevelType w:val="singleLevel"/>
    <w:tmpl w:val="41CA2C26"/>
    <w:lvl w:ilvl="0" w:tentative="0">
      <w:start w:val="1"/>
      <w:numFmt w:val="bullet"/>
      <w:pStyle w:val="5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6">
    <w:nsid w:val="549A69FD"/>
    <w:multiLevelType w:val="multilevel"/>
    <w:tmpl w:val="549A69FD"/>
    <w:lvl w:ilvl="0" w:tentative="0">
      <w:start w:val="5"/>
      <w:numFmt w:val="decimal"/>
      <w:pStyle w:val="5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63690C9E"/>
    <w:lvl w:ilvl="0" w:tentative="0">
      <w:start w:val="1"/>
      <w:numFmt w:val="bullet"/>
      <w:pStyle w:val="5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hideSpellingErrors/>
  <w:hideGrammaticalErrors/>
  <w:linkStyles/>
  <w:attachedTemplate r:id="rId1"/>
  <w:documentProtection w:enforcement="0"/>
  <w:defaultTabStop w:val="720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21685"/>
    <w:rsid w:val="00030987"/>
    <w:rsid w:val="00036536"/>
    <w:rsid w:val="000417A4"/>
    <w:rsid w:val="00042A24"/>
    <w:rsid w:val="00045BD1"/>
    <w:rsid w:val="00045EE5"/>
    <w:rsid w:val="0004707B"/>
    <w:rsid w:val="00047871"/>
    <w:rsid w:val="0005021B"/>
    <w:rsid w:val="00050B97"/>
    <w:rsid w:val="00052AED"/>
    <w:rsid w:val="00056BCA"/>
    <w:rsid w:val="000623B1"/>
    <w:rsid w:val="00062E18"/>
    <w:rsid w:val="00063BC6"/>
    <w:rsid w:val="00064B85"/>
    <w:rsid w:val="000678C1"/>
    <w:rsid w:val="000739CF"/>
    <w:rsid w:val="00084E83"/>
    <w:rsid w:val="00091A17"/>
    <w:rsid w:val="00091AE8"/>
    <w:rsid w:val="0009446F"/>
    <w:rsid w:val="00094E50"/>
    <w:rsid w:val="00096A78"/>
    <w:rsid w:val="0009727C"/>
    <w:rsid w:val="000A0D88"/>
    <w:rsid w:val="000A3E52"/>
    <w:rsid w:val="000B7A57"/>
    <w:rsid w:val="000B7BE9"/>
    <w:rsid w:val="000C0663"/>
    <w:rsid w:val="000C0D57"/>
    <w:rsid w:val="000D434D"/>
    <w:rsid w:val="000E2F6B"/>
    <w:rsid w:val="000E68D0"/>
    <w:rsid w:val="000F55C1"/>
    <w:rsid w:val="000F6242"/>
    <w:rsid w:val="000F78F3"/>
    <w:rsid w:val="00105904"/>
    <w:rsid w:val="00110E88"/>
    <w:rsid w:val="00111D3E"/>
    <w:rsid w:val="00122A0E"/>
    <w:rsid w:val="00130B46"/>
    <w:rsid w:val="00136BDC"/>
    <w:rsid w:val="00146E55"/>
    <w:rsid w:val="00147886"/>
    <w:rsid w:val="00151635"/>
    <w:rsid w:val="00153091"/>
    <w:rsid w:val="00163DFF"/>
    <w:rsid w:val="00164548"/>
    <w:rsid w:val="001674E2"/>
    <w:rsid w:val="00167DAC"/>
    <w:rsid w:val="00167FA9"/>
    <w:rsid w:val="00175083"/>
    <w:rsid w:val="0018327B"/>
    <w:rsid w:val="00184FA9"/>
    <w:rsid w:val="00193968"/>
    <w:rsid w:val="001A0400"/>
    <w:rsid w:val="001A106C"/>
    <w:rsid w:val="001A3A01"/>
    <w:rsid w:val="001B3549"/>
    <w:rsid w:val="001B7A77"/>
    <w:rsid w:val="001C398A"/>
    <w:rsid w:val="001C5C1D"/>
    <w:rsid w:val="001C5C7F"/>
    <w:rsid w:val="001C7302"/>
    <w:rsid w:val="001D1DD2"/>
    <w:rsid w:val="001D21CE"/>
    <w:rsid w:val="001D2ECD"/>
    <w:rsid w:val="001D7B3B"/>
    <w:rsid w:val="001E5332"/>
    <w:rsid w:val="001E5B38"/>
    <w:rsid w:val="001E79AC"/>
    <w:rsid w:val="001F2C97"/>
    <w:rsid w:val="001F7528"/>
    <w:rsid w:val="00201F19"/>
    <w:rsid w:val="00207A8F"/>
    <w:rsid w:val="002134FF"/>
    <w:rsid w:val="00221718"/>
    <w:rsid w:val="00221D6E"/>
    <w:rsid w:val="00237464"/>
    <w:rsid w:val="002375A1"/>
    <w:rsid w:val="002409FA"/>
    <w:rsid w:val="00245A14"/>
    <w:rsid w:val="00252EFA"/>
    <w:rsid w:val="002559D9"/>
    <w:rsid w:val="002575B3"/>
    <w:rsid w:val="00270781"/>
    <w:rsid w:val="002722FD"/>
    <w:rsid w:val="002769F9"/>
    <w:rsid w:val="002775C9"/>
    <w:rsid w:val="00291933"/>
    <w:rsid w:val="0029427A"/>
    <w:rsid w:val="002953FE"/>
    <w:rsid w:val="002A0039"/>
    <w:rsid w:val="002A4858"/>
    <w:rsid w:val="002A4B4F"/>
    <w:rsid w:val="002A5F7B"/>
    <w:rsid w:val="002B14BC"/>
    <w:rsid w:val="002B2A56"/>
    <w:rsid w:val="002B5F0C"/>
    <w:rsid w:val="002B7768"/>
    <w:rsid w:val="002C2233"/>
    <w:rsid w:val="002C2514"/>
    <w:rsid w:val="002C5416"/>
    <w:rsid w:val="002D02D9"/>
    <w:rsid w:val="002D0BEA"/>
    <w:rsid w:val="002D22AD"/>
    <w:rsid w:val="002F164C"/>
    <w:rsid w:val="002F1940"/>
    <w:rsid w:val="002F3ECD"/>
    <w:rsid w:val="00302C8B"/>
    <w:rsid w:val="00303451"/>
    <w:rsid w:val="003126FA"/>
    <w:rsid w:val="0031288E"/>
    <w:rsid w:val="00317419"/>
    <w:rsid w:val="00317E9E"/>
    <w:rsid w:val="003210DB"/>
    <w:rsid w:val="003214A8"/>
    <w:rsid w:val="0032338F"/>
    <w:rsid w:val="00331392"/>
    <w:rsid w:val="0033181E"/>
    <w:rsid w:val="003343E4"/>
    <w:rsid w:val="00336203"/>
    <w:rsid w:val="0034605B"/>
    <w:rsid w:val="003527AF"/>
    <w:rsid w:val="003535EA"/>
    <w:rsid w:val="00353BE6"/>
    <w:rsid w:val="00356198"/>
    <w:rsid w:val="0035696B"/>
    <w:rsid w:val="0036143C"/>
    <w:rsid w:val="00365FD7"/>
    <w:rsid w:val="0036693C"/>
    <w:rsid w:val="00371C58"/>
    <w:rsid w:val="00372893"/>
    <w:rsid w:val="00373AB1"/>
    <w:rsid w:val="0037538E"/>
    <w:rsid w:val="00380B70"/>
    <w:rsid w:val="00383545"/>
    <w:rsid w:val="00383883"/>
    <w:rsid w:val="00387B3E"/>
    <w:rsid w:val="003950FB"/>
    <w:rsid w:val="003A3E9D"/>
    <w:rsid w:val="003A7F0D"/>
    <w:rsid w:val="003B0B60"/>
    <w:rsid w:val="003B26D6"/>
    <w:rsid w:val="003B6743"/>
    <w:rsid w:val="003B7E9F"/>
    <w:rsid w:val="003C30EA"/>
    <w:rsid w:val="003C68FC"/>
    <w:rsid w:val="003D138A"/>
    <w:rsid w:val="003E0CE6"/>
    <w:rsid w:val="003E21C7"/>
    <w:rsid w:val="0040320F"/>
    <w:rsid w:val="00403DFE"/>
    <w:rsid w:val="004060E2"/>
    <w:rsid w:val="00407935"/>
    <w:rsid w:val="004131B8"/>
    <w:rsid w:val="004136D6"/>
    <w:rsid w:val="00422F60"/>
    <w:rsid w:val="00425C98"/>
    <w:rsid w:val="00426370"/>
    <w:rsid w:val="00433500"/>
    <w:rsid w:val="00433F71"/>
    <w:rsid w:val="00440D43"/>
    <w:rsid w:val="00441CA8"/>
    <w:rsid w:val="00445DCA"/>
    <w:rsid w:val="00450542"/>
    <w:rsid w:val="00455153"/>
    <w:rsid w:val="00455E7C"/>
    <w:rsid w:val="004605D7"/>
    <w:rsid w:val="004619BB"/>
    <w:rsid w:val="00465A7E"/>
    <w:rsid w:val="0046642E"/>
    <w:rsid w:val="004668B3"/>
    <w:rsid w:val="00467ECC"/>
    <w:rsid w:val="00471E68"/>
    <w:rsid w:val="00473D94"/>
    <w:rsid w:val="00475321"/>
    <w:rsid w:val="00475911"/>
    <w:rsid w:val="00484A7D"/>
    <w:rsid w:val="004858ED"/>
    <w:rsid w:val="00492D87"/>
    <w:rsid w:val="004937D6"/>
    <w:rsid w:val="0049566E"/>
    <w:rsid w:val="00495EE1"/>
    <w:rsid w:val="00496FA7"/>
    <w:rsid w:val="004B66F3"/>
    <w:rsid w:val="004C6E62"/>
    <w:rsid w:val="004C742F"/>
    <w:rsid w:val="004D0B1B"/>
    <w:rsid w:val="004E217A"/>
    <w:rsid w:val="004E2281"/>
    <w:rsid w:val="004E3939"/>
    <w:rsid w:val="004E6F57"/>
    <w:rsid w:val="004F051E"/>
    <w:rsid w:val="004F4C99"/>
    <w:rsid w:val="005038B6"/>
    <w:rsid w:val="00504CA4"/>
    <w:rsid w:val="005065E0"/>
    <w:rsid w:val="00515485"/>
    <w:rsid w:val="00520AC7"/>
    <w:rsid w:val="00532F79"/>
    <w:rsid w:val="00537231"/>
    <w:rsid w:val="005378D0"/>
    <w:rsid w:val="005406D5"/>
    <w:rsid w:val="00542C0D"/>
    <w:rsid w:val="00551F6B"/>
    <w:rsid w:val="005650A6"/>
    <w:rsid w:val="005732E4"/>
    <w:rsid w:val="0057375B"/>
    <w:rsid w:val="00574B46"/>
    <w:rsid w:val="00576ADC"/>
    <w:rsid w:val="00576E55"/>
    <w:rsid w:val="005772D8"/>
    <w:rsid w:val="005906AC"/>
    <w:rsid w:val="00592F89"/>
    <w:rsid w:val="00593BEA"/>
    <w:rsid w:val="0059517D"/>
    <w:rsid w:val="00595236"/>
    <w:rsid w:val="00596A43"/>
    <w:rsid w:val="00596B9F"/>
    <w:rsid w:val="005A6756"/>
    <w:rsid w:val="005C258D"/>
    <w:rsid w:val="005D1199"/>
    <w:rsid w:val="005F7459"/>
    <w:rsid w:val="005F7F79"/>
    <w:rsid w:val="0060253F"/>
    <w:rsid w:val="00602726"/>
    <w:rsid w:val="00603661"/>
    <w:rsid w:val="00603B6C"/>
    <w:rsid w:val="00610B40"/>
    <w:rsid w:val="00614AF4"/>
    <w:rsid w:val="006261EA"/>
    <w:rsid w:val="00645285"/>
    <w:rsid w:val="00645452"/>
    <w:rsid w:val="00651453"/>
    <w:rsid w:val="00652568"/>
    <w:rsid w:val="0065540A"/>
    <w:rsid w:val="006556DC"/>
    <w:rsid w:val="00665156"/>
    <w:rsid w:val="006753A1"/>
    <w:rsid w:val="00677CD1"/>
    <w:rsid w:val="00680395"/>
    <w:rsid w:val="00682F16"/>
    <w:rsid w:val="00686B5E"/>
    <w:rsid w:val="00687721"/>
    <w:rsid w:val="00691AD8"/>
    <w:rsid w:val="006966BB"/>
    <w:rsid w:val="006A3842"/>
    <w:rsid w:val="006A51AF"/>
    <w:rsid w:val="006B3576"/>
    <w:rsid w:val="006B35C5"/>
    <w:rsid w:val="006B35F0"/>
    <w:rsid w:val="006C0243"/>
    <w:rsid w:val="006C49CE"/>
    <w:rsid w:val="006C5C1E"/>
    <w:rsid w:val="006D6606"/>
    <w:rsid w:val="006D6953"/>
    <w:rsid w:val="006F4888"/>
    <w:rsid w:val="007020E3"/>
    <w:rsid w:val="00707D00"/>
    <w:rsid w:val="00723230"/>
    <w:rsid w:val="00724387"/>
    <w:rsid w:val="0072707E"/>
    <w:rsid w:val="0073095B"/>
    <w:rsid w:val="00735AC6"/>
    <w:rsid w:val="00740CDC"/>
    <w:rsid w:val="00756240"/>
    <w:rsid w:val="00756F70"/>
    <w:rsid w:val="00772293"/>
    <w:rsid w:val="007758CE"/>
    <w:rsid w:val="00777150"/>
    <w:rsid w:val="00784085"/>
    <w:rsid w:val="00785935"/>
    <w:rsid w:val="00786996"/>
    <w:rsid w:val="00792844"/>
    <w:rsid w:val="007938E8"/>
    <w:rsid w:val="00794BB0"/>
    <w:rsid w:val="00795F8F"/>
    <w:rsid w:val="00797CF4"/>
    <w:rsid w:val="007A7804"/>
    <w:rsid w:val="007B121D"/>
    <w:rsid w:val="007B4B19"/>
    <w:rsid w:val="007C71D7"/>
    <w:rsid w:val="007D0102"/>
    <w:rsid w:val="007D229D"/>
    <w:rsid w:val="007D2A0C"/>
    <w:rsid w:val="007D2B6F"/>
    <w:rsid w:val="007D61FE"/>
    <w:rsid w:val="007E1919"/>
    <w:rsid w:val="007E1DC7"/>
    <w:rsid w:val="007E374F"/>
    <w:rsid w:val="007E3E71"/>
    <w:rsid w:val="007E6613"/>
    <w:rsid w:val="007F00EF"/>
    <w:rsid w:val="007F08EF"/>
    <w:rsid w:val="007F4F92"/>
    <w:rsid w:val="007F63B0"/>
    <w:rsid w:val="00800524"/>
    <w:rsid w:val="00804076"/>
    <w:rsid w:val="0081787F"/>
    <w:rsid w:val="00821D03"/>
    <w:rsid w:val="0082739A"/>
    <w:rsid w:val="008319CC"/>
    <w:rsid w:val="008443C5"/>
    <w:rsid w:val="00847C1D"/>
    <w:rsid w:val="00851BC5"/>
    <w:rsid w:val="00854591"/>
    <w:rsid w:val="00860532"/>
    <w:rsid w:val="00864686"/>
    <w:rsid w:val="008646B8"/>
    <w:rsid w:val="00864B69"/>
    <w:rsid w:val="00866343"/>
    <w:rsid w:val="0087131F"/>
    <w:rsid w:val="008727EC"/>
    <w:rsid w:val="00872B73"/>
    <w:rsid w:val="00880B50"/>
    <w:rsid w:val="00881043"/>
    <w:rsid w:val="00885E4F"/>
    <w:rsid w:val="00890271"/>
    <w:rsid w:val="00897766"/>
    <w:rsid w:val="008A40E4"/>
    <w:rsid w:val="008A4170"/>
    <w:rsid w:val="008A54CD"/>
    <w:rsid w:val="008A5DE9"/>
    <w:rsid w:val="008C4E2D"/>
    <w:rsid w:val="008C531B"/>
    <w:rsid w:val="008C6069"/>
    <w:rsid w:val="008C6429"/>
    <w:rsid w:val="008D2136"/>
    <w:rsid w:val="008D772F"/>
    <w:rsid w:val="008E5E91"/>
    <w:rsid w:val="008E689D"/>
    <w:rsid w:val="008F6D13"/>
    <w:rsid w:val="009174F2"/>
    <w:rsid w:val="00921DEC"/>
    <w:rsid w:val="009247C0"/>
    <w:rsid w:val="00927097"/>
    <w:rsid w:val="009303BE"/>
    <w:rsid w:val="00930FDE"/>
    <w:rsid w:val="0093588B"/>
    <w:rsid w:val="00937CAB"/>
    <w:rsid w:val="009422F7"/>
    <w:rsid w:val="0095090C"/>
    <w:rsid w:val="009531C9"/>
    <w:rsid w:val="00954922"/>
    <w:rsid w:val="00955593"/>
    <w:rsid w:val="0096659B"/>
    <w:rsid w:val="00966CFF"/>
    <w:rsid w:val="00967D1B"/>
    <w:rsid w:val="00973172"/>
    <w:rsid w:val="009744A7"/>
    <w:rsid w:val="00974F7F"/>
    <w:rsid w:val="009757A1"/>
    <w:rsid w:val="00975C22"/>
    <w:rsid w:val="0097609A"/>
    <w:rsid w:val="0097783B"/>
    <w:rsid w:val="009816A5"/>
    <w:rsid w:val="00982134"/>
    <w:rsid w:val="00993C10"/>
    <w:rsid w:val="0099764C"/>
    <w:rsid w:val="009A5D47"/>
    <w:rsid w:val="009B09B6"/>
    <w:rsid w:val="009B1A6E"/>
    <w:rsid w:val="009B39C8"/>
    <w:rsid w:val="009B4326"/>
    <w:rsid w:val="009C288C"/>
    <w:rsid w:val="009C2C75"/>
    <w:rsid w:val="009C3544"/>
    <w:rsid w:val="009C54C2"/>
    <w:rsid w:val="009D0E29"/>
    <w:rsid w:val="009E00CA"/>
    <w:rsid w:val="009F2214"/>
    <w:rsid w:val="009F37AE"/>
    <w:rsid w:val="009F642C"/>
    <w:rsid w:val="00A06B8F"/>
    <w:rsid w:val="00A10615"/>
    <w:rsid w:val="00A13A57"/>
    <w:rsid w:val="00A162C8"/>
    <w:rsid w:val="00A20F64"/>
    <w:rsid w:val="00A26951"/>
    <w:rsid w:val="00A27A78"/>
    <w:rsid w:val="00A41889"/>
    <w:rsid w:val="00A466BC"/>
    <w:rsid w:val="00A55697"/>
    <w:rsid w:val="00A567F0"/>
    <w:rsid w:val="00A57770"/>
    <w:rsid w:val="00A62658"/>
    <w:rsid w:val="00A70D64"/>
    <w:rsid w:val="00A7431A"/>
    <w:rsid w:val="00A76A00"/>
    <w:rsid w:val="00A826F0"/>
    <w:rsid w:val="00A82A46"/>
    <w:rsid w:val="00A918BA"/>
    <w:rsid w:val="00A91EC0"/>
    <w:rsid w:val="00A9350E"/>
    <w:rsid w:val="00AA4546"/>
    <w:rsid w:val="00AA605D"/>
    <w:rsid w:val="00AB0394"/>
    <w:rsid w:val="00AB556F"/>
    <w:rsid w:val="00AB55CF"/>
    <w:rsid w:val="00AB7E2E"/>
    <w:rsid w:val="00AC23E4"/>
    <w:rsid w:val="00AC42C5"/>
    <w:rsid w:val="00AC566F"/>
    <w:rsid w:val="00AE0832"/>
    <w:rsid w:val="00AE67E7"/>
    <w:rsid w:val="00AE6F3D"/>
    <w:rsid w:val="00AF0813"/>
    <w:rsid w:val="00AF0D84"/>
    <w:rsid w:val="00AF1DEA"/>
    <w:rsid w:val="00AF47CC"/>
    <w:rsid w:val="00B179FF"/>
    <w:rsid w:val="00B241B1"/>
    <w:rsid w:val="00B24BF3"/>
    <w:rsid w:val="00B256E2"/>
    <w:rsid w:val="00B34B61"/>
    <w:rsid w:val="00B3754A"/>
    <w:rsid w:val="00B428C8"/>
    <w:rsid w:val="00B4343C"/>
    <w:rsid w:val="00B46A32"/>
    <w:rsid w:val="00B57DD9"/>
    <w:rsid w:val="00B614F9"/>
    <w:rsid w:val="00B748DC"/>
    <w:rsid w:val="00B77BD8"/>
    <w:rsid w:val="00B80376"/>
    <w:rsid w:val="00B83002"/>
    <w:rsid w:val="00B83ABD"/>
    <w:rsid w:val="00B87998"/>
    <w:rsid w:val="00B90C8D"/>
    <w:rsid w:val="00B938F2"/>
    <w:rsid w:val="00B96577"/>
    <w:rsid w:val="00B97703"/>
    <w:rsid w:val="00BA37A4"/>
    <w:rsid w:val="00BB2917"/>
    <w:rsid w:val="00BB6715"/>
    <w:rsid w:val="00BB78F4"/>
    <w:rsid w:val="00BC06EB"/>
    <w:rsid w:val="00BC7512"/>
    <w:rsid w:val="00BD2024"/>
    <w:rsid w:val="00BD4D44"/>
    <w:rsid w:val="00BD5664"/>
    <w:rsid w:val="00BD6424"/>
    <w:rsid w:val="00BD745A"/>
    <w:rsid w:val="00BE23D5"/>
    <w:rsid w:val="00BE3AA7"/>
    <w:rsid w:val="00C05080"/>
    <w:rsid w:val="00C103C4"/>
    <w:rsid w:val="00C10DA8"/>
    <w:rsid w:val="00C167C4"/>
    <w:rsid w:val="00C2338D"/>
    <w:rsid w:val="00C3552B"/>
    <w:rsid w:val="00C46732"/>
    <w:rsid w:val="00C47AA5"/>
    <w:rsid w:val="00C5539E"/>
    <w:rsid w:val="00C61738"/>
    <w:rsid w:val="00C642AC"/>
    <w:rsid w:val="00C65F2F"/>
    <w:rsid w:val="00C70DA6"/>
    <w:rsid w:val="00C71BA2"/>
    <w:rsid w:val="00C76059"/>
    <w:rsid w:val="00C817DA"/>
    <w:rsid w:val="00C81BB6"/>
    <w:rsid w:val="00C82023"/>
    <w:rsid w:val="00C92951"/>
    <w:rsid w:val="00C92D98"/>
    <w:rsid w:val="00CA0163"/>
    <w:rsid w:val="00CA5613"/>
    <w:rsid w:val="00CA6F0D"/>
    <w:rsid w:val="00CB23C4"/>
    <w:rsid w:val="00CB6EDC"/>
    <w:rsid w:val="00CC2C56"/>
    <w:rsid w:val="00CC6AFD"/>
    <w:rsid w:val="00CD24D7"/>
    <w:rsid w:val="00CD3B45"/>
    <w:rsid w:val="00CD634E"/>
    <w:rsid w:val="00CF6087"/>
    <w:rsid w:val="00D01589"/>
    <w:rsid w:val="00D10BA2"/>
    <w:rsid w:val="00D14D11"/>
    <w:rsid w:val="00D23B5F"/>
    <w:rsid w:val="00D248E5"/>
    <w:rsid w:val="00D55B2E"/>
    <w:rsid w:val="00D67BFC"/>
    <w:rsid w:val="00D70CE9"/>
    <w:rsid w:val="00D74AEC"/>
    <w:rsid w:val="00D840A0"/>
    <w:rsid w:val="00D85A72"/>
    <w:rsid w:val="00D912AB"/>
    <w:rsid w:val="00D96E2E"/>
    <w:rsid w:val="00D974C6"/>
    <w:rsid w:val="00DA4DA3"/>
    <w:rsid w:val="00DA5734"/>
    <w:rsid w:val="00DC0BA8"/>
    <w:rsid w:val="00DC1470"/>
    <w:rsid w:val="00DE0BFF"/>
    <w:rsid w:val="00DE6065"/>
    <w:rsid w:val="00DE798C"/>
    <w:rsid w:val="00DF0C6D"/>
    <w:rsid w:val="00DF3532"/>
    <w:rsid w:val="00DF60C3"/>
    <w:rsid w:val="00DF7CDE"/>
    <w:rsid w:val="00E00F60"/>
    <w:rsid w:val="00E0210C"/>
    <w:rsid w:val="00E02C53"/>
    <w:rsid w:val="00E13F4A"/>
    <w:rsid w:val="00E16F2B"/>
    <w:rsid w:val="00E208DE"/>
    <w:rsid w:val="00E24E1C"/>
    <w:rsid w:val="00E3595A"/>
    <w:rsid w:val="00E422C3"/>
    <w:rsid w:val="00E44163"/>
    <w:rsid w:val="00E53CE7"/>
    <w:rsid w:val="00E54B0F"/>
    <w:rsid w:val="00E55BC0"/>
    <w:rsid w:val="00E609CB"/>
    <w:rsid w:val="00E62AFB"/>
    <w:rsid w:val="00E64BED"/>
    <w:rsid w:val="00E67BA4"/>
    <w:rsid w:val="00E70A5E"/>
    <w:rsid w:val="00E71B16"/>
    <w:rsid w:val="00E73F63"/>
    <w:rsid w:val="00E84FCC"/>
    <w:rsid w:val="00E866ED"/>
    <w:rsid w:val="00E86C84"/>
    <w:rsid w:val="00E87335"/>
    <w:rsid w:val="00E90446"/>
    <w:rsid w:val="00E95348"/>
    <w:rsid w:val="00EA094F"/>
    <w:rsid w:val="00EA5F4A"/>
    <w:rsid w:val="00EB2E28"/>
    <w:rsid w:val="00EC3FBB"/>
    <w:rsid w:val="00ED2376"/>
    <w:rsid w:val="00ED4977"/>
    <w:rsid w:val="00EE0255"/>
    <w:rsid w:val="00EE23AC"/>
    <w:rsid w:val="00EE27B0"/>
    <w:rsid w:val="00EE3A66"/>
    <w:rsid w:val="00EE6006"/>
    <w:rsid w:val="00EE6D47"/>
    <w:rsid w:val="00EF78EE"/>
    <w:rsid w:val="00F07126"/>
    <w:rsid w:val="00F12434"/>
    <w:rsid w:val="00F24C84"/>
    <w:rsid w:val="00F43315"/>
    <w:rsid w:val="00F52F8D"/>
    <w:rsid w:val="00F57C61"/>
    <w:rsid w:val="00F61B46"/>
    <w:rsid w:val="00F64624"/>
    <w:rsid w:val="00F75B2F"/>
    <w:rsid w:val="00F8031F"/>
    <w:rsid w:val="00F82E67"/>
    <w:rsid w:val="00F82EBB"/>
    <w:rsid w:val="00F85070"/>
    <w:rsid w:val="00F91DAE"/>
    <w:rsid w:val="00F92972"/>
    <w:rsid w:val="00F9632B"/>
    <w:rsid w:val="00F963A6"/>
    <w:rsid w:val="00FA6485"/>
    <w:rsid w:val="00FA7254"/>
    <w:rsid w:val="00FB2268"/>
    <w:rsid w:val="00FB4806"/>
    <w:rsid w:val="00FB6194"/>
    <w:rsid w:val="00FC78FC"/>
    <w:rsid w:val="00FD26AC"/>
    <w:rsid w:val="00FD4A32"/>
    <w:rsid w:val="00FE247C"/>
    <w:rsid w:val="00FF16E7"/>
    <w:rsid w:val="0ABA1880"/>
    <w:rsid w:val="19293AC6"/>
    <w:rsid w:val="258E12F4"/>
    <w:rsid w:val="2DFA3AD6"/>
    <w:rsid w:val="2F495C94"/>
    <w:rsid w:val="369A30BC"/>
    <w:rsid w:val="37741AFF"/>
    <w:rsid w:val="45E10526"/>
    <w:rsid w:val="4A135C7B"/>
    <w:rsid w:val="5ACA3E48"/>
    <w:rsid w:val="62767339"/>
    <w:rsid w:val="62BC6469"/>
    <w:rsid w:val="64D740ED"/>
    <w:rsid w:val="7B9F2E58"/>
    <w:rsid w:val="7E8C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Normal Indent"/>
    <w:basedOn w:val="1"/>
    <w:unhideWhenUsed/>
    <w:qFormat/>
    <w:uiPriority w:val="99"/>
    <w:pPr>
      <w:widowControl w:val="0"/>
      <w:ind w:left="720"/>
      <w:jc w:val="both"/>
    </w:pPr>
    <w:rPr>
      <w:kern w:val="2"/>
      <w:sz w:val="21"/>
    </w:rPr>
  </w:style>
  <w:style w:type="paragraph" w:styleId="29">
    <w:name w:val="annotation text"/>
    <w:basedOn w:val="1"/>
    <w:link w:val="97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30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1">
    <w:name w:val="List Number 3"/>
    <w:basedOn w:val="1"/>
    <w:qFormat/>
    <w:uiPriority w:val="0"/>
    <w:pPr>
      <w:numPr>
        <w:ilvl w:val="0"/>
        <w:numId w:val="1"/>
      </w:numPr>
      <w:spacing w:after="180"/>
      <w:contextualSpacing/>
    </w:pPr>
    <w:rPr>
      <w:sz w:val="20"/>
      <w:szCs w:val="20"/>
      <w:lang w:val="en-GB" w:eastAsia="en-US"/>
    </w:rPr>
  </w:style>
  <w:style w:type="paragraph" w:styleId="32">
    <w:name w:val="List Bullet 5"/>
    <w:basedOn w:val="24"/>
    <w:semiHidden/>
    <w:qFormat/>
    <w:uiPriority w:val="0"/>
    <w:pPr>
      <w:ind w:left="1702"/>
    </w:pPr>
  </w:style>
  <w:style w:type="paragraph" w:styleId="33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6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5">
    <w:name w:val="footer"/>
    <w:basedOn w:val="36"/>
    <w:semiHidden/>
    <w:qFormat/>
    <w:uiPriority w:val="0"/>
    <w:pPr>
      <w:jc w:val="center"/>
    </w:pPr>
    <w:rPr>
      <w:i/>
    </w:rPr>
  </w:style>
  <w:style w:type="paragraph" w:styleId="36">
    <w:name w:val="header"/>
    <w:link w:val="62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link w:val="66"/>
    <w:semiHidden/>
    <w:qFormat/>
    <w:uiPriority w:val="0"/>
    <w:pPr>
      <w:keepLines/>
      <w:ind w:left="454" w:hanging="454"/>
    </w:pPr>
    <w:rPr>
      <w:sz w:val="16"/>
    </w:rPr>
  </w:style>
  <w:style w:type="paragraph" w:styleId="38">
    <w:name w:val="List 5"/>
    <w:basedOn w:val="39"/>
    <w:semiHidden/>
    <w:qFormat/>
    <w:uiPriority w:val="0"/>
    <w:pPr>
      <w:ind w:left="1702"/>
    </w:pPr>
  </w:style>
  <w:style w:type="paragraph" w:styleId="39">
    <w:name w:val="List 4"/>
    <w:basedOn w:val="12"/>
    <w:semiHidden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HTML Preformatted"/>
    <w:basedOn w:val="1"/>
    <w:link w:val="106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</w:rPr>
  </w:style>
  <w:style w:type="paragraph" w:styleId="42">
    <w:name w:val="Normal (Web)"/>
    <w:basedOn w:val="1"/>
    <w:unhideWhenUsed/>
    <w:qFormat/>
    <w:uiPriority w:val="99"/>
    <w:pPr>
      <w:spacing w:before="100" w:beforeAutospacing="1" w:after="100" w:afterAutospacing="1" w:line="256" w:lineRule="auto"/>
    </w:pPr>
    <w:rPr>
      <w:rFonts w:ascii="Arial" w:hAnsi="Arial" w:eastAsia="Calibri"/>
      <w:szCs w:val="21"/>
      <w:lang w:val="en-GB" w:eastAsia="en-GB"/>
    </w:rPr>
  </w:style>
  <w:style w:type="paragraph" w:styleId="43">
    <w:name w:val="index 1"/>
    <w:basedOn w:val="1"/>
    <w:next w:val="1"/>
    <w:semiHidden/>
    <w:qFormat/>
    <w:uiPriority w:val="0"/>
    <w:pPr>
      <w:keepLines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link w:val="98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47">
    <w:name w:val="Table Grid"/>
    <w:basedOn w:val="4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9">
    <w:name w:val="page number"/>
    <w:basedOn w:val="48"/>
    <w:semiHidden/>
    <w:qFormat/>
    <w:uiPriority w:val="0"/>
  </w:style>
  <w:style w:type="character" w:styleId="50">
    <w:name w:val="Hyperlink"/>
    <w:basedOn w:val="48"/>
    <w:unhideWhenUsed/>
    <w:qFormat/>
    <w:uiPriority w:val="99"/>
    <w:rPr>
      <w:color w:val="0000FF"/>
      <w:u w:val="single"/>
    </w:rPr>
  </w:style>
  <w:style w:type="character" w:styleId="51">
    <w:name w:val="annotation reference"/>
    <w:basedOn w:val="48"/>
    <w:qFormat/>
    <w:uiPriority w:val="0"/>
    <w:rPr>
      <w:sz w:val="16"/>
    </w:rPr>
  </w:style>
  <w:style w:type="character" w:styleId="52">
    <w:name w:val="footnote reference"/>
    <w:basedOn w:val="48"/>
    <w:semiHidden/>
    <w:qFormat/>
    <w:uiPriority w:val="0"/>
    <w:rPr>
      <w:b/>
      <w:position w:val="6"/>
      <w:sz w:val="16"/>
    </w:rPr>
  </w:style>
  <w:style w:type="paragraph" w:customStyle="1" w:styleId="53">
    <w:name w:val="B1"/>
    <w:basedOn w:val="14"/>
    <w:qFormat/>
    <w:uiPriority w:val="0"/>
  </w:style>
  <w:style w:type="paragraph" w:customStyle="1" w:styleId="54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55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6">
    <w:name w:val="??? 2"/>
    <w:basedOn w:val="55"/>
    <w:next w:val="5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7">
    <w:name w:val="DECISION"/>
    <w:basedOn w:val="1"/>
    <w:qFormat/>
    <w:uiPriority w:val="0"/>
    <w:pPr>
      <w:widowControl w:val="0"/>
      <w:numPr>
        <w:ilvl w:val="0"/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8">
    <w:name w:val="ACTION"/>
    <w:basedOn w:val="1"/>
    <w:qFormat/>
    <w:uiPriority w:val="0"/>
    <w:pPr>
      <w:keepNext/>
      <w:keepLines/>
      <w:widowControl w:val="0"/>
      <w:numPr>
        <w:ilvl w:val="0"/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9">
    <w:name w:val="done"/>
    <w:basedOn w:val="58"/>
    <w:qFormat/>
    <w:uiPriority w:val="0"/>
    <w:pPr>
      <w:numPr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60">
    <w:name w:val="Not Done"/>
    <w:basedOn w:val="59"/>
    <w:qFormat/>
    <w:uiPriority w:val="0"/>
    <w:pPr>
      <w:numPr>
        <w:numId w:val="5"/>
      </w:numPr>
      <w:tabs>
        <w:tab w:val="left" w:pos="0"/>
      </w:tabs>
    </w:pPr>
    <w:rPr>
      <w:color w:val="FF0000"/>
    </w:rPr>
  </w:style>
  <w:style w:type="character" w:customStyle="1" w:styleId="61">
    <w:name w:val="Balloon Text Char"/>
    <w:basedOn w:val="48"/>
    <w:link w:val="34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62">
    <w:name w:val="Header Char"/>
    <w:basedOn w:val="48"/>
    <w:link w:val="36"/>
    <w:qFormat/>
    <w:uiPriority w:val="99"/>
    <w:rPr>
      <w:rFonts w:ascii="Arial" w:hAnsi="Arial" w:eastAsia="宋体"/>
      <w:b/>
      <w:sz w:val="18"/>
      <w:lang w:val="en-US" w:eastAsia="zh-CN"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character" w:customStyle="1" w:styleId="66">
    <w:name w:val="Footnote Text Char"/>
    <w:basedOn w:val="48"/>
    <w:link w:val="37"/>
    <w:semiHidden/>
    <w:qFormat/>
    <w:uiPriority w:val="0"/>
    <w:rPr>
      <w:rFonts w:eastAsia="宋体"/>
      <w:sz w:val="16"/>
      <w:lang w:eastAsia="zh-CN"/>
    </w:rPr>
  </w:style>
  <w:style w:type="paragraph" w:customStyle="1" w:styleId="67">
    <w:name w:val="TAH"/>
    <w:basedOn w:val="68"/>
    <w:link w:val="109"/>
    <w:qFormat/>
    <w:uiPriority w:val="0"/>
    <w:rPr>
      <w:b/>
    </w:rPr>
  </w:style>
  <w:style w:type="paragraph" w:customStyle="1" w:styleId="68">
    <w:name w:val="TAC"/>
    <w:basedOn w:val="69"/>
    <w:qFormat/>
    <w:uiPriority w:val="0"/>
    <w:pPr>
      <w:jc w:val="center"/>
    </w:pPr>
  </w:style>
  <w:style w:type="paragraph" w:customStyle="1" w:styleId="69">
    <w:name w:val="TAL"/>
    <w:basedOn w:val="1"/>
    <w:link w:val="108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70">
    <w:name w:val="TF"/>
    <w:basedOn w:val="71"/>
    <w:qFormat/>
    <w:uiPriority w:val="0"/>
    <w:pPr>
      <w:keepNext w:val="0"/>
      <w:spacing w:before="0" w:after="240"/>
    </w:pPr>
  </w:style>
  <w:style w:type="paragraph" w:customStyle="1" w:styleId="7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2">
    <w:name w:val="NO"/>
    <w:basedOn w:val="1"/>
    <w:qFormat/>
    <w:uiPriority w:val="0"/>
    <w:pPr>
      <w:keepLines/>
      <w:ind w:left="1135" w:hanging="851"/>
    </w:pPr>
  </w:style>
  <w:style w:type="paragraph" w:customStyle="1" w:styleId="73">
    <w:name w:val="EX"/>
    <w:basedOn w:val="1"/>
    <w:qFormat/>
    <w:uiPriority w:val="0"/>
    <w:pPr>
      <w:keepLines/>
      <w:ind w:left="1702" w:hanging="1418"/>
    </w:pPr>
  </w:style>
  <w:style w:type="paragraph" w:customStyle="1" w:styleId="74">
    <w:name w:val="FP"/>
    <w:basedOn w:val="1"/>
    <w:qFormat/>
    <w:uiPriority w:val="0"/>
  </w:style>
  <w:style w:type="paragraph" w:customStyle="1" w:styleId="7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6">
    <w:name w:val="NW"/>
    <w:basedOn w:val="72"/>
    <w:qFormat/>
    <w:uiPriority w:val="0"/>
  </w:style>
  <w:style w:type="paragraph" w:customStyle="1" w:styleId="77">
    <w:name w:val="EW"/>
    <w:basedOn w:val="73"/>
    <w:qFormat/>
    <w:uiPriority w:val="0"/>
  </w:style>
  <w:style w:type="paragraph" w:customStyle="1" w:styleId="7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9">
    <w:name w:val="NF"/>
    <w:basedOn w:val="72"/>
    <w:qFormat/>
    <w:uiPriority w:val="0"/>
    <w:pPr>
      <w:keepNext/>
    </w:pPr>
    <w:rPr>
      <w:rFonts w:ascii="Arial" w:hAnsi="Arial"/>
      <w:sz w:val="18"/>
    </w:rPr>
  </w:style>
  <w:style w:type="paragraph" w:customStyle="1" w:styleId="8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81">
    <w:name w:val="TAR"/>
    <w:basedOn w:val="69"/>
    <w:qFormat/>
    <w:uiPriority w:val="0"/>
    <w:pPr>
      <w:jc w:val="right"/>
    </w:pPr>
  </w:style>
  <w:style w:type="paragraph" w:customStyle="1" w:styleId="82">
    <w:name w:val="TAN"/>
    <w:basedOn w:val="69"/>
    <w:qFormat/>
    <w:uiPriority w:val="0"/>
    <w:pPr>
      <w:ind w:left="851" w:hanging="851"/>
    </w:pPr>
  </w:style>
  <w:style w:type="paragraph" w:customStyle="1" w:styleId="8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8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7">
    <w:name w:val="ZV"/>
    <w:basedOn w:val="86"/>
    <w:qFormat/>
    <w:uiPriority w:val="0"/>
    <w:pPr>
      <w:framePr w:y="16161"/>
    </w:pPr>
  </w:style>
  <w:style w:type="character" w:customStyle="1" w:styleId="88">
    <w:name w:val="ZGSM"/>
    <w:qFormat/>
    <w:uiPriority w:val="0"/>
  </w:style>
  <w:style w:type="paragraph" w:customStyle="1" w:styleId="8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90">
    <w:name w:val="Editor's Note"/>
    <w:basedOn w:val="72"/>
    <w:qFormat/>
    <w:uiPriority w:val="0"/>
    <w:rPr>
      <w:color w:val="FF0000"/>
    </w:rPr>
  </w:style>
  <w:style w:type="paragraph" w:customStyle="1" w:styleId="91">
    <w:name w:val="B2"/>
    <w:basedOn w:val="13"/>
    <w:qFormat/>
    <w:uiPriority w:val="0"/>
  </w:style>
  <w:style w:type="paragraph" w:customStyle="1" w:styleId="92">
    <w:name w:val="B3"/>
    <w:basedOn w:val="12"/>
    <w:qFormat/>
    <w:uiPriority w:val="0"/>
  </w:style>
  <w:style w:type="paragraph" w:customStyle="1" w:styleId="93">
    <w:name w:val="B4"/>
    <w:basedOn w:val="39"/>
    <w:qFormat/>
    <w:uiPriority w:val="0"/>
  </w:style>
  <w:style w:type="paragraph" w:customStyle="1" w:styleId="94">
    <w:name w:val="B5"/>
    <w:basedOn w:val="38"/>
    <w:qFormat/>
    <w:uiPriority w:val="0"/>
  </w:style>
  <w:style w:type="paragraph" w:customStyle="1" w:styleId="95">
    <w:name w:val="ZTD"/>
    <w:basedOn w:val="84"/>
    <w:qFormat/>
    <w:uiPriority w:val="0"/>
    <w:pPr>
      <w:framePr w:hRule="auto" w:y="852"/>
    </w:pPr>
    <w:rPr>
      <w:i w:val="0"/>
      <w:sz w:val="40"/>
    </w:rPr>
  </w:style>
  <w:style w:type="paragraph" w:styleId="96">
    <w:name w:val="List Paragraph"/>
    <w:basedOn w:val="1"/>
    <w:link w:val="101"/>
    <w:qFormat/>
    <w:uiPriority w:val="34"/>
    <w:pPr>
      <w:ind w:left="720"/>
      <w:contextualSpacing/>
    </w:pPr>
  </w:style>
  <w:style w:type="character" w:customStyle="1" w:styleId="97">
    <w:name w:val="Comment Text Char"/>
    <w:basedOn w:val="48"/>
    <w:link w:val="29"/>
    <w:semiHidden/>
    <w:qFormat/>
    <w:uiPriority w:val="0"/>
    <w:rPr>
      <w:rFonts w:ascii="Arial" w:hAnsi="Arial" w:eastAsia="宋体"/>
      <w:lang w:eastAsia="zh-CN"/>
    </w:rPr>
  </w:style>
  <w:style w:type="character" w:customStyle="1" w:styleId="98">
    <w:name w:val="Comment Subject Char"/>
    <w:basedOn w:val="97"/>
    <w:link w:val="45"/>
    <w:semiHidden/>
    <w:qFormat/>
    <w:uiPriority w:val="99"/>
    <w:rPr>
      <w:rFonts w:ascii="Arial" w:hAnsi="Arial" w:eastAsia="宋体"/>
      <w:b/>
      <w:bCs/>
      <w:lang w:eastAsia="zh-CN"/>
    </w:rPr>
  </w:style>
  <w:style w:type="character" w:customStyle="1" w:styleId="99">
    <w:name w:val="未处理的提及1"/>
    <w:basedOn w:val="4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0">
    <w:name w:val="批注文字 字符1"/>
    <w:basedOn w:val="48"/>
    <w:qFormat/>
    <w:uiPriority w:val="99"/>
    <w:rPr>
      <w:kern w:val="2"/>
    </w:rPr>
  </w:style>
  <w:style w:type="character" w:customStyle="1" w:styleId="101">
    <w:name w:val="List Paragraph Char1"/>
    <w:link w:val="96"/>
    <w:qFormat/>
    <w:uiPriority w:val="34"/>
    <w:rPr>
      <w:rFonts w:eastAsia="宋体"/>
      <w:lang w:eastAsia="zh-CN"/>
    </w:rPr>
  </w:style>
  <w:style w:type="paragraph" w:customStyle="1" w:styleId="10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103">
    <w:name w:val="3GPP Text Char"/>
    <w:basedOn w:val="48"/>
    <w:link w:val="104"/>
    <w:qFormat/>
    <w:locked/>
    <w:uiPriority w:val="0"/>
    <w:rPr>
      <w:rFonts w:ascii="宋体" w:hAnsi="宋体" w:eastAsia="宋体"/>
      <w:lang w:eastAsia="en-US"/>
    </w:rPr>
  </w:style>
  <w:style w:type="paragraph" w:customStyle="1" w:styleId="104">
    <w:name w:val="3GPP Text"/>
    <w:basedOn w:val="1"/>
    <w:link w:val="103"/>
    <w:qFormat/>
    <w:uiPriority w:val="0"/>
    <w:pPr>
      <w:overflowPunct w:val="0"/>
      <w:autoSpaceDE w:val="0"/>
      <w:autoSpaceDN w:val="0"/>
      <w:spacing w:before="120" w:after="120"/>
      <w:jc w:val="both"/>
    </w:pPr>
    <w:rPr>
      <w:rFonts w:ascii="宋体" w:hAnsi="宋体"/>
      <w:sz w:val="20"/>
      <w:szCs w:val="20"/>
      <w:lang w:val="en-GB" w:eastAsia="en-US"/>
    </w:rPr>
  </w:style>
  <w:style w:type="character" w:customStyle="1" w:styleId="105">
    <w:name w:val="列出段落 Char"/>
    <w:basedOn w:val="48"/>
    <w:qFormat/>
    <w:locked/>
    <w:uiPriority w:val="34"/>
    <w:rPr>
      <w:rFonts w:ascii="Times" w:hAnsi="Times"/>
      <w:szCs w:val="24"/>
    </w:rPr>
  </w:style>
  <w:style w:type="character" w:customStyle="1" w:styleId="106">
    <w:name w:val="HTML Preformatted Char"/>
    <w:basedOn w:val="48"/>
    <w:link w:val="41"/>
    <w:semiHidden/>
    <w:qFormat/>
    <w:uiPriority w:val="99"/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07">
    <w:name w:val="y2iqfc"/>
    <w:basedOn w:val="48"/>
    <w:qFormat/>
    <w:uiPriority w:val="0"/>
  </w:style>
  <w:style w:type="character" w:customStyle="1" w:styleId="108">
    <w:name w:val="TAL Char"/>
    <w:link w:val="69"/>
    <w:qFormat/>
    <w:locked/>
    <w:uiPriority w:val="0"/>
    <w:rPr>
      <w:rFonts w:ascii="Arial" w:hAnsi="Arial" w:eastAsia="宋体"/>
      <w:sz w:val="18"/>
      <w:szCs w:val="24"/>
      <w:lang w:val="en-US" w:eastAsia="zh-CN"/>
    </w:rPr>
  </w:style>
  <w:style w:type="character" w:customStyle="1" w:styleId="109">
    <w:name w:val="TAH Car"/>
    <w:link w:val="67"/>
    <w:qFormat/>
    <w:uiPriority w:val="0"/>
    <w:rPr>
      <w:rFonts w:ascii="Arial" w:hAnsi="Arial" w:eastAsia="宋体"/>
      <w:b/>
      <w:sz w:val="18"/>
      <w:szCs w:val="24"/>
      <w:lang w:val="en-US" w:eastAsia="zh-CN"/>
    </w:rPr>
  </w:style>
  <w:style w:type="paragraph" w:customStyle="1" w:styleId="110">
    <w:name w:val="Tdoc_Heading_1"/>
    <w:basedOn w:val="2"/>
    <w:next w:val="30"/>
    <w:qFormat/>
    <w:uiPriority w:val="0"/>
    <w:pPr>
      <w:numPr>
        <w:ilvl w:val="0"/>
        <w:numId w:val="6"/>
      </w:numPr>
      <w:spacing w:after="0"/>
      <w:ind w:left="357" w:hanging="357"/>
      <w:jc w:val="both"/>
    </w:pPr>
    <w:rPr>
      <w:rFonts w:eastAsia="Batang"/>
      <w:bCs/>
      <w:kern w:val="28"/>
      <w:sz w:val="24"/>
      <w:lang w:val="en-US" w:eastAsia="en-US"/>
    </w:rPr>
  </w:style>
  <w:style w:type="paragraph" w:customStyle="1" w:styleId="111">
    <w:name w:val="List Paragraph1"/>
    <w:basedOn w:val="1"/>
    <w:qFormat/>
    <w:uiPriority w:val="0"/>
    <w:pPr>
      <w:spacing w:before="100" w:beforeAutospacing="1" w:after="180"/>
      <w:ind w:left="720"/>
      <w:contextualSpacing/>
      <w:textAlignment w:val="baseline"/>
    </w:pPr>
  </w:style>
  <w:style w:type="paragraph" w:customStyle="1" w:styleId="112">
    <w:name w:val="3GPP Agreements"/>
    <w:basedOn w:val="1"/>
    <w:link w:val="113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0"/>
    </w:rPr>
  </w:style>
  <w:style w:type="character" w:customStyle="1" w:styleId="113">
    <w:name w:val="3GPP Agreements Char"/>
    <w:link w:val="112"/>
    <w:qFormat/>
    <w:uiPriority w:val="0"/>
    <w:rPr>
      <w:rFonts w:eastAsia="宋体"/>
      <w:sz w:val="2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ebabf6ce-2443-438c-9946-ecc878e7654a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5AIRPNAIUNRU-1830940522-23507</_dlc_DocId>
    <_dlc_DocIdUrl xmlns="71c5aaf6-e6ce-465b-b873-5148d2a4c105">
      <Url>https://nokia.sharepoint.com/sites/c5g/5gradio/_layouts/15/DocIdRedir.aspx?ID=5AIRPNAIUNRU-1830940522-23507</Url>
      <Description>5AIRPNAIUNRU-1830940522-23507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32" ma:contentTypeDescription="Create a new document." ma:contentTypeScope="" ma:versionID="d5da4416c8314845cfe084b6a88f8d7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9acdd02c29a7c8ecd9a2bccc5df6772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22BF6A-1788-4E29-B823-672AE36D7C03}">
  <ds:schemaRefs/>
</ds:datastoreItem>
</file>

<file path=customXml/itemProps2.xml><?xml version="1.0" encoding="utf-8"?>
<ds:datastoreItem xmlns:ds="http://schemas.openxmlformats.org/officeDocument/2006/customXml" ds:itemID="{AD51430F-D155-431F-AB24-B598F4BE7F82}">
  <ds:schemaRefs/>
</ds:datastoreItem>
</file>

<file path=customXml/itemProps3.xml><?xml version="1.0" encoding="utf-8"?>
<ds:datastoreItem xmlns:ds="http://schemas.openxmlformats.org/officeDocument/2006/customXml" ds:itemID="{7D154036-7A91-4B41-8AC4-4922188EDF29}">
  <ds:schemaRefs/>
</ds:datastoreItem>
</file>

<file path=customXml/itemProps4.xml><?xml version="1.0" encoding="utf-8"?>
<ds:datastoreItem xmlns:ds="http://schemas.openxmlformats.org/officeDocument/2006/customXml" ds:itemID="{E94EBA9C-F3C4-4C1A-AD5F-D84BF0EAF0A4}">
  <ds:schemaRefs/>
</ds:datastoreItem>
</file>

<file path=customXml/itemProps5.xml><?xml version="1.0" encoding="utf-8"?>
<ds:datastoreItem xmlns:ds="http://schemas.openxmlformats.org/officeDocument/2006/customXml" ds:itemID="{807A89FA-84D5-4710-AABC-AC25029C7552}">
  <ds:schemaRefs/>
</ds:datastoreItem>
</file>

<file path=customXml/itemProps6.xml><?xml version="1.0" encoding="utf-8"?>
<ds:datastoreItem xmlns:ds="http://schemas.openxmlformats.org/officeDocument/2006/customXml" ds:itemID="{2D10F695-DC68-4336-9E4F-19919A46BB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196</Words>
  <Characters>1122</Characters>
  <Lines>9</Lines>
  <Paragraphs>2</Paragraphs>
  <TotalTime>29</TotalTime>
  <ScaleCrop>false</ScaleCrop>
  <LinksUpToDate>false</LinksUpToDate>
  <CharactersWithSpaces>1316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2025-05-09T05:03:00Z</dcterms:created>
  <dc:creator>David Boswarthick</dc:creator>
  <cp:lastModifiedBy>ZTE</cp:lastModifiedBy>
  <cp:lastPrinted>2002-04-23T07:10:00Z</cp:lastPrinted>
  <dcterms:modified xsi:type="dcterms:W3CDTF">2025-05-22T09:21:12Z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cf75b626-3682-4497-970e-ca01563ff49d</vt:lpwstr>
  </property>
  <property fmtid="{D5CDD505-2E9C-101B-9397-08002B2CF9AE}" pid="5" name="MediaServiceImageTags">
    <vt:lpwstr/>
  </property>
  <property fmtid="{D5CDD505-2E9C-101B-9397-08002B2CF9AE}" pid="6" name="KSOProductBuildVer">
    <vt:lpwstr>2052-11.8.2.12085</vt:lpwstr>
  </property>
  <property fmtid="{D5CDD505-2E9C-101B-9397-08002B2CF9AE}" pid="7" name="ICV">
    <vt:lpwstr>F207DA17441444ACBA091954D3457B79</vt:lpwstr>
  </property>
</Properties>
</file>